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E3" w:rsidRPr="00EC4EB0" w:rsidRDefault="00D821E3" w:rsidP="00A550C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C4EB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Муниципальное общеобразовательное учреждение</w:t>
      </w:r>
    </w:p>
    <w:p w:rsidR="00D821E3" w:rsidRPr="00EC4EB0" w:rsidRDefault="00D821E3" w:rsidP="00A550C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C4EB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Средняя общеобразовательная школа №19</w:t>
      </w: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>
      <w:pPr>
        <w:rPr>
          <w:rFonts w:ascii="Times New Roman" w:hAnsi="Times New Roman" w:cs="Times New Roman"/>
        </w:rPr>
      </w:pPr>
    </w:p>
    <w:p w:rsidR="00D821E3" w:rsidRPr="00EC4EB0" w:rsidRDefault="00D821E3" w:rsidP="00EC4EB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C4EB0">
        <w:rPr>
          <w:rFonts w:ascii="Times New Roman" w:hAnsi="Times New Roman" w:cs="Times New Roman"/>
          <w:b/>
          <w:bCs/>
          <w:sz w:val="36"/>
          <w:szCs w:val="36"/>
        </w:rPr>
        <w:t>Программа элективного курса</w:t>
      </w:r>
    </w:p>
    <w:p w:rsidR="00D821E3" w:rsidRPr="00EC4EB0" w:rsidRDefault="00D821E3" w:rsidP="00A550CD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EC4EB0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Pr="00EC4EB0">
        <w:rPr>
          <w:rFonts w:ascii="Times New Roman" w:hAnsi="Times New Roman" w:cs="Times New Roman"/>
          <w:b/>
          <w:bCs/>
          <w:i/>
          <w:iCs/>
          <w:sz w:val="36"/>
          <w:szCs w:val="36"/>
        </w:rPr>
        <w:t>Методы решения математических задач»</w:t>
      </w:r>
    </w:p>
    <w:p w:rsidR="00D821E3" w:rsidRPr="00EC4EB0" w:rsidRDefault="00D821E3" w:rsidP="00A550C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D821E3" w:rsidRPr="00D21627" w:rsidRDefault="00D821E3" w:rsidP="00EC4EB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162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</w:t>
      </w:r>
      <w:r w:rsidRPr="00D216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математике</w:t>
      </w:r>
    </w:p>
    <w:p w:rsidR="00D821E3" w:rsidRPr="00D21627" w:rsidRDefault="00D821E3" w:rsidP="00EC4EB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162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Класс</w:t>
      </w:r>
      <w:r w:rsidRPr="00D216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</w:t>
      </w:r>
      <w:r w:rsidRPr="00D216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10 -11</w:t>
      </w:r>
    </w:p>
    <w:p w:rsidR="00D821E3" w:rsidRPr="00D21627" w:rsidRDefault="00D821E3" w:rsidP="00EC4EB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162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Автор</w:t>
      </w:r>
      <w:r w:rsidRPr="00D216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учитель математики   Воеводина Ольга Александровна</w:t>
      </w:r>
    </w:p>
    <w:p w:rsidR="00D821E3" w:rsidRPr="00D21627" w:rsidRDefault="00D821E3" w:rsidP="00EC4EB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162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Город  </w:t>
      </w:r>
      <w:r w:rsidRPr="00D216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Тимашевск,            Краснодарский край</w:t>
      </w: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EC4EB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821E3" w:rsidRPr="00EC4EB0" w:rsidRDefault="00D821E3" w:rsidP="00A550CD">
      <w:pPr>
        <w:rPr>
          <w:rFonts w:ascii="Times New Roman" w:hAnsi="Times New Roman" w:cs="Times New Roman"/>
          <w:sz w:val="24"/>
          <w:szCs w:val="24"/>
        </w:rPr>
      </w:pPr>
    </w:p>
    <w:p w:rsidR="00D821E3" w:rsidRPr="00EC4EB0" w:rsidRDefault="00D821E3" w:rsidP="00EC4EB0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2013</w:t>
      </w:r>
      <w:r w:rsidRPr="00EC4EB0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 xml:space="preserve"> год</w:t>
      </w:r>
    </w:p>
    <w:sectPr w:rsidR="00D821E3" w:rsidRPr="00EC4EB0" w:rsidSect="0005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0CD"/>
    <w:rsid w:val="00056E6C"/>
    <w:rsid w:val="00396D6F"/>
    <w:rsid w:val="004030A8"/>
    <w:rsid w:val="007272DD"/>
    <w:rsid w:val="00A550CD"/>
    <w:rsid w:val="00B131C0"/>
    <w:rsid w:val="00D21627"/>
    <w:rsid w:val="00D821E3"/>
    <w:rsid w:val="00D91AF1"/>
    <w:rsid w:val="00EC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E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1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16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53</Words>
  <Characters>307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User</cp:lastModifiedBy>
  <cp:revision>4</cp:revision>
  <cp:lastPrinted>2009-11-05T18:09:00Z</cp:lastPrinted>
  <dcterms:created xsi:type="dcterms:W3CDTF">2009-11-05T17:48:00Z</dcterms:created>
  <dcterms:modified xsi:type="dcterms:W3CDTF">2013-03-05T08:19:00Z</dcterms:modified>
</cp:coreProperties>
</file>